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EFCF5" w14:textId="77777777" w:rsidR="00990E01" w:rsidRDefault="00990E01" w:rsidP="00990E01">
      <w:pPr>
        <w:pStyle w:val="NoSpacing"/>
      </w:pPr>
      <w:r>
        <w:rPr>
          <w:u w:val="single"/>
        </w:rPr>
        <w:t>Brother Thomas WARDALL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443B0DEF" w14:textId="77777777" w:rsidR="00990E01" w:rsidRDefault="00990E01" w:rsidP="00990E01">
      <w:pPr>
        <w:pStyle w:val="NoSpacing"/>
      </w:pPr>
    </w:p>
    <w:p w14:paraId="289255E1" w14:textId="77777777" w:rsidR="00990E01" w:rsidRDefault="00990E01" w:rsidP="00990E01">
      <w:pPr>
        <w:pStyle w:val="NoSpacing"/>
      </w:pPr>
    </w:p>
    <w:p w14:paraId="10F55A3B" w14:textId="77777777" w:rsidR="00990E01" w:rsidRDefault="00990E01" w:rsidP="00990E01">
      <w:pPr>
        <w:pStyle w:val="NoSpacing"/>
      </w:pPr>
      <w:r>
        <w:t>Nephew of Edward Story, Bishop of Chichester.</w:t>
      </w:r>
    </w:p>
    <w:p w14:paraId="2F933378" w14:textId="77777777" w:rsidR="00990E01" w:rsidRDefault="00990E01" w:rsidP="00990E01">
      <w:pPr>
        <w:pStyle w:val="NoSpacing"/>
      </w:pPr>
      <w:r>
        <w:t xml:space="preserve">(“The Register of Edward Story, Bishop of Chichester 1478-1503, </w:t>
      </w:r>
      <w:r>
        <w:tab/>
        <w:t xml:space="preserve">ed. Janet </w:t>
      </w:r>
      <w:proofErr w:type="spellStart"/>
      <w:proofErr w:type="gramStart"/>
      <w:r>
        <w:t>H.Stevenson</w:t>
      </w:r>
      <w:proofErr w:type="spellEnd"/>
      <w:proofErr w:type="gramEnd"/>
      <w:r>
        <w:t xml:space="preserve">, pub. Canterbury and York Society 2016 </w:t>
      </w:r>
      <w:proofErr w:type="spellStart"/>
      <w:r>
        <w:t>p.xvii</w:t>
      </w:r>
      <w:proofErr w:type="spellEnd"/>
      <w:r>
        <w:t>)</w:t>
      </w:r>
    </w:p>
    <w:p w14:paraId="3D2A589D" w14:textId="77777777" w:rsidR="00990E01" w:rsidRDefault="00990E01" w:rsidP="00990E01">
      <w:pPr>
        <w:pStyle w:val="NoSpacing"/>
      </w:pPr>
    </w:p>
    <w:p w14:paraId="1C964698" w14:textId="77777777" w:rsidR="00990E01" w:rsidRDefault="00990E01" w:rsidP="00990E01">
      <w:pPr>
        <w:pStyle w:val="NoSpacing"/>
      </w:pPr>
    </w:p>
    <w:p w14:paraId="4C1EFA9A" w14:textId="77777777" w:rsidR="00990E01" w:rsidRDefault="00990E01" w:rsidP="00990E01">
      <w:pPr>
        <w:pStyle w:val="NoSpacing"/>
      </w:pPr>
      <w:r>
        <w:tab/>
        <w:t>1481</w:t>
      </w:r>
      <w:r>
        <w:tab/>
        <w:t xml:space="preserve">He was collated to the </w:t>
      </w:r>
      <w:proofErr w:type="spellStart"/>
      <w:r>
        <w:t>prebend</w:t>
      </w:r>
      <w:proofErr w:type="spellEnd"/>
      <w:r>
        <w:t xml:space="preserve"> of Waltham by his uncle.   (ibid.)</w:t>
      </w:r>
    </w:p>
    <w:p w14:paraId="5B80C76D" w14:textId="77777777" w:rsidR="00990E01" w:rsidRDefault="00990E01" w:rsidP="00990E01">
      <w:pPr>
        <w:pStyle w:val="NoSpacing"/>
      </w:pPr>
    </w:p>
    <w:p w14:paraId="766F867F" w14:textId="77777777" w:rsidR="00990E01" w:rsidRDefault="00990E01" w:rsidP="00990E01">
      <w:pPr>
        <w:pStyle w:val="NoSpacing"/>
      </w:pPr>
    </w:p>
    <w:p w14:paraId="2F87B78A" w14:textId="77777777" w:rsidR="00990E01" w:rsidRDefault="00990E01" w:rsidP="00990E01">
      <w:pPr>
        <w:pStyle w:val="NoSpacing"/>
      </w:pPr>
      <w:r>
        <w:t>10 May 2019</w:t>
      </w:r>
    </w:p>
    <w:p w14:paraId="7D678325" w14:textId="77777777" w:rsidR="006B2F86" w:rsidRPr="00E71FC3" w:rsidRDefault="00990E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FDE7C" w14:textId="77777777" w:rsidR="00990E01" w:rsidRDefault="00990E01" w:rsidP="00E71FC3">
      <w:pPr>
        <w:spacing w:after="0" w:line="240" w:lineRule="auto"/>
      </w:pPr>
      <w:r>
        <w:separator/>
      </w:r>
    </w:p>
  </w:endnote>
  <w:endnote w:type="continuationSeparator" w:id="0">
    <w:p w14:paraId="17844EE8" w14:textId="77777777" w:rsidR="00990E01" w:rsidRDefault="00990E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B29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F2C9D" w14:textId="77777777" w:rsidR="00990E01" w:rsidRDefault="00990E01" w:rsidP="00E71FC3">
      <w:pPr>
        <w:spacing w:after="0" w:line="240" w:lineRule="auto"/>
      </w:pPr>
      <w:r>
        <w:separator/>
      </w:r>
    </w:p>
  </w:footnote>
  <w:footnote w:type="continuationSeparator" w:id="0">
    <w:p w14:paraId="468A94E2" w14:textId="77777777" w:rsidR="00990E01" w:rsidRDefault="00990E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01"/>
    <w:rsid w:val="001A7C09"/>
    <w:rsid w:val="00577BD5"/>
    <w:rsid w:val="00656CBA"/>
    <w:rsid w:val="006A1F77"/>
    <w:rsid w:val="00733BE7"/>
    <w:rsid w:val="00990E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11824"/>
  <w15:chartTrackingRefBased/>
  <w15:docId w15:val="{EE7F063D-9D69-4BC5-BC52-02D81197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2019-05-30T19:48:00Z</dcterms:created>
  <dcterms:modified xsi:type="dcterms:W3CDTF">2019-05-30T19:48:00Z</dcterms:modified>
</cp:coreProperties>
</file>